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E32" w:rsidRDefault="00A60E32">
      <w:pPr>
        <w:tabs>
          <w:tab w:val="left" w:pos="1985"/>
        </w:tabs>
        <w:rPr>
          <w:rFonts w:ascii="Lucida Calligraphy" w:hAnsi="Lucida Calligraphy"/>
          <w:color w:val="FFFFFF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22pt;margin-top:0;width:38.25pt;height:54pt;z-index:251658240;visibility:visible">
            <v:imagedata r:id="rId6" o:title=""/>
            <w10:wrap type="square" side="right"/>
          </v:shape>
        </w:pict>
      </w:r>
      <w:r>
        <w:rPr>
          <w:rFonts w:ascii="Lucida Calligraphy" w:hAnsi="Lucida Calligraphy"/>
          <w:color w:val="FFFFFF"/>
          <w:sz w:val="28"/>
          <w:szCs w:val="28"/>
          <w:lang w:val="uk-UA"/>
        </w:rPr>
        <w:br w:type="textWrapping" w:clear="all"/>
      </w:r>
    </w:p>
    <w:p w:rsidR="00A60E32" w:rsidRDefault="00A60E32">
      <w:pPr>
        <w:pStyle w:val="Heading1"/>
        <w:rPr>
          <w:szCs w:val="28"/>
          <w:lang w:val="uk-UA"/>
        </w:rPr>
      </w:pPr>
      <w:r w:rsidRPr="005F3491">
        <w:rPr>
          <w:szCs w:val="28"/>
          <w:lang w:val="uk-UA"/>
        </w:rPr>
        <w:t>КАГАРЛИЦЬКА  МІСЬКА  РАДА  VІІІ  СКЛИКАННЯ</w:t>
      </w:r>
    </w:p>
    <w:p w:rsidR="00A60E32" w:rsidRPr="005F3491" w:rsidRDefault="00A60E32" w:rsidP="005F3491">
      <w:pPr>
        <w:rPr>
          <w:lang w:val="uk-UA"/>
        </w:rPr>
      </w:pPr>
    </w:p>
    <w:p w:rsidR="00A60E32" w:rsidRPr="005F3491" w:rsidRDefault="00A60E32">
      <w:pPr>
        <w:rPr>
          <w:b/>
          <w:sz w:val="28"/>
          <w:szCs w:val="28"/>
          <w:lang w:val="uk-UA"/>
        </w:rPr>
      </w:pPr>
      <w:r w:rsidRPr="005F3491">
        <w:rPr>
          <w:b/>
          <w:sz w:val="28"/>
          <w:szCs w:val="28"/>
          <w:lang w:val="uk-UA"/>
        </w:rPr>
        <w:tab/>
      </w:r>
      <w:r w:rsidRPr="005F3491">
        <w:rPr>
          <w:b/>
          <w:sz w:val="28"/>
          <w:szCs w:val="28"/>
          <w:lang w:val="uk-UA"/>
        </w:rPr>
        <w:tab/>
        <w:t xml:space="preserve">                                                                                                  ПРОЄКТ</w:t>
      </w:r>
    </w:p>
    <w:p w:rsidR="00A60E32" w:rsidRPr="005F3491" w:rsidRDefault="00A60E32">
      <w:pPr>
        <w:jc w:val="center"/>
        <w:rPr>
          <w:b/>
          <w:sz w:val="28"/>
          <w:szCs w:val="28"/>
          <w:lang w:val="uk-UA"/>
        </w:rPr>
      </w:pPr>
      <w:r w:rsidRPr="005F3491">
        <w:rPr>
          <w:b/>
          <w:sz w:val="28"/>
          <w:szCs w:val="28"/>
          <w:lang w:val="uk-UA"/>
        </w:rPr>
        <w:t>РІШЕННЯ</w:t>
      </w:r>
    </w:p>
    <w:p w:rsidR="00A60E32" w:rsidRPr="005F3491" w:rsidRDefault="00A60E32">
      <w:pPr>
        <w:jc w:val="center"/>
        <w:rPr>
          <w:b/>
          <w:sz w:val="28"/>
          <w:szCs w:val="28"/>
          <w:lang w:val="uk-UA"/>
        </w:rPr>
      </w:pPr>
    </w:p>
    <w:p w:rsidR="00A60E32" w:rsidRPr="005F3491" w:rsidRDefault="00A60E32">
      <w:pPr>
        <w:jc w:val="both"/>
        <w:rPr>
          <w:b/>
          <w:sz w:val="28"/>
          <w:szCs w:val="28"/>
          <w:lang w:val="uk-UA"/>
        </w:rPr>
      </w:pPr>
      <w:r w:rsidRPr="005F3491">
        <w:rPr>
          <w:b/>
          <w:sz w:val="28"/>
          <w:szCs w:val="28"/>
          <w:lang w:val="uk-UA"/>
        </w:rPr>
        <w:t xml:space="preserve">      2024                                                                                                   м. Кагарлик</w:t>
      </w:r>
    </w:p>
    <w:p w:rsidR="00A60E32" w:rsidRPr="005F3491" w:rsidRDefault="00A60E32">
      <w:pPr>
        <w:rPr>
          <w:b/>
          <w:sz w:val="28"/>
          <w:szCs w:val="28"/>
          <w:lang w:val="uk-UA"/>
        </w:rPr>
      </w:pPr>
    </w:p>
    <w:p w:rsidR="00A60E32" w:rsidRPr="005F3491" w:rsidRDefault="00A60E32">
      <w:pPr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</w:pPr>
      <w:r w:rsidRPr="005F3491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 xml:space="preserve">Про  надання ТОВ «Релін Агро»  в  оренду </w:t>
      </w:r>
    </w:p>
    <w:p w:rsidR="00A60E32" w:rsidRPr="005F3491" w:rsidRDefault="00A60E32">
      <w:pPr>
        <w:rPr>
          <w:rStyle w:val="Heading2Char"/>
          <w:rFonts w:ascii="Times New Roman" w:hAnsi="Times New Roman"/>
          <w:sz w:val="28"/>
          <w:szCs w:val="28"/>
          <w:lang w:val="uk-UA"/>
        </w:rPr>
      </w:pPr>
      <w:r w:rsidRPr="005F3491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 xml:space="preserve">земельну ділянку  для </w:t>
      </w:r>
      <w:r w:rsidRPr="005F3491">
        <w:rPr>
          <w:b/>
          <w:sz w:val="28"/>
          <w:szCs w:val="28"/>
          <w:lang w:val="uk-UA"/>
        </w:rPr>
        <w:t xml:space="preserve">ведення товарного сільськогосподарського виробництва </w:t>
      </w:r>
      <w:r w:rsidRPr="005F3491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>за межами с. Бендюгівка на території  Кагарлицької міської територіальної громади(</w:t>
      </w:r>
      <w:smartTag w:uri="urn:schemas-microsoft-com:office:smarttags" w:element="metricconverter">
        <w:smartTagPr>
          <w:attr w:name="ProductID" w:val="14,8000 га"/>
        </w:smartTagPr>
        <w:r w:rsidRPr="005F3491">
          <w:rPr>
            <w:rStyle w:val="Heading2Char"/>
            <w:rFonts w:ascii="Times New Roman" w:hAnsi="Times New Roman"/>
            <w:color w:val="auto"/>
            <w:sz w:val="28"/>
            <w:szCs w:val="28"/>
            <w:lang w:val="uk-UA"/>
          </w:rPr>
          <w:t>14,8000 га</w:t>
        </w:r>
      </w:smartTag>
      <w:r w:rsidRPr="005F3491">
        <w:rPr>
          <w:rStyle w:val="Heading2Char"/>
          <w:rFonts w:ascii="Times New Roman" w:hAnsi="Times New Roman"/>
          <w:color w:val="auto"/>
          <w:sz w:val="28"/>
          <w:szCs w:val="28"/>
          <w:lang w:val="uk-UA"/>
        </w:rPr>
        <w:t>)</w:t>
      </w:r>
    </w:p>
    <w:p w:rsidR="00A60E32" w:rsidRPr="005F3491" w:rsidRDefault="00A60E32">
      <w:pPr>
        <w:ind w:firstLine="709"/>
        <w:jc w:val="center"/>
        <w:rPr>
          <w:sz w:val="28"/>
          <w:szCs w:val="28"/>
        </w:rPr>
      </w:pPr>
    </w:p>
    <w:p w:rsidR="00A60E32" w:rsidRPr="005F3491" w:rsidRDefault="00A60E32" w:rsidP="00A83B67">
      <w:pPr>
        <w:ind w:firstLine="709"/>
        <w:jc w:val="both"/>
        <w:rPr>
          <w:b/>
          <w:sz w:val="28"/>
          <w:szCs w:val="28"/>
          <w:lang w:val="uk-UA"/>
        </w:rPr>
      </w:pPr>
      <w:r w:rsidRPr="005F3491">
        <w:rPr>
          <w:color w:val="000000"/>
          <w:sz w:val="28"/>
          <w:szCs w:val="28"/>
          <w:lang w:val="uk-UA"/>
        </w:rPr>
        <w:t xml:space="preserve">Розглянувши заяву ТОВ «Релін Агро» (м. Кагарлик ) щодо надання в короткострокову оренду земельної ділянки ( господарський двір) на території Кагарлицької міської територіальної громади за межами с. Бендюгівка, </w:t>
      </w:r>
      <w:r w:rsidRPr="005F3491">
        <w:rPr>
          <w:sz w:val="28"/>
          <w:szCs w:val="28"/>
          <w:lang w:val="uk-UA"/>
        </w:rPr>
        <w:t xml:space="preserve">відповідно до ст. 12, 93 Земельного кодексу України, Закону України «Про місцеве самоврядування в Україні»,Розділ Х «Перехідні положення» Земельного кодексу України та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Pr="005F3491">
        <w:rPr>
          <w:b/>
          <w:sz w:val="28"/>
          <w:szCs w:val="28"/>
          <w:lang w:val="uk-UA"/>
        </w:rPr>
        <w:t>сесія міської ради вирішила:</w:t>
      </w:r>
    </w:p>
    <w:p w:rsidR="00A60E32" w:rsidRPr="005F3491" w:rsidRDefault="00A60E32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A60E32" w:rsidRPr="005F3491" w:rsidRDefault="00A60E32">
      <w:pPr>
        <w:pStyle w:val="BodyText"/>
        <w:spacing w:after="0"/>
        <w:jc w:val="both"/>
        <w:rPr>
          <w:sz w:val="28"/>
          <w:szCs w:val="28"/>
          <w:lang w:val="uk-UA"/>
        </w:rPr>
      </w:pPr>
      <w:r w:rsidRPr="005F3491">
        <w:rPr>
          <w:sz w:val="28"/>
          <w:szCs w:val="28"/>
          <w:lang w:val="uk-UA"/>
        </w:rPr>
        <w:t xml:space="preserve">         1. Передати ТОВ «Релін Агро» в оренду терміном  до 31.12.2024</w:t>
      </w:r>
      <w:bookmarkStart w:id="0" w:name="_GoBack"/>
      <w:bookmarkEnd w:id="0"/>
      <w:r w:rsidRPr="005F3491">
        <w:rPr>
          <w:sz w:val="28"/>
          <w:szCs w:val="28"/>
          <w:lang w:val="uk-UA"/>
        </w:rPr>
        <w:t xml:space="preserve"> року земельну ділянку загальною площею </w:t>
      </w:r>
      <w:smartTag w:uri="urn:schemas-microsoft-com:office:smarttags" w:element="metricconverter">
        <w:smartTagPr>
          <w:attr w:name="ProductID" w:val="14,8000 га"/>
        </w:smartTagPr>
        <w:r w:rsidRPr="005F3491">
          <w:rPr>
            <w:sz w:val="28"/>
            <w:szCs w:val="28"/>
            <w:lang w:val="uk-UA"/>
          </w:rPr>
          <w:t>14,8000 га</w:t>
        </w:r>
      </w:smartTag>
      <w:r w:rsidRPr="005F3491">
        <w:rPr>
          <w:sz w:val="28"/>
          <w:szCs w:val="28"/>
          <w:lang w:val="uk-UA"/>
        </w:rPr>
        <w:t>, (господарський двір) для ведення товарного сільськогосподарського виробництва, що розташована на території Кагарлицької міської територіальної громади за межами с. Бендюгівка.</w:t>
      </w:r>
    </w:p>
    <w:p w:rsidR="00A60E32" w:rsidRPr="005F3491" w:rsidRDefault="00A60E32">
      <w:pPr>
        <w:pStyle w:val="BodyText"/>
        <w:spacing w:after="0"/>
        <w:jc w:val="both"/>
        <w:rPr>
          <w:bCs/>
          <w:sz w:val="28"/>
          <w:szCs w:val="28"/>
          <w:lang w:val="uk-UA"/>
        </w:rPr>
      </w:pPr>
      <w:r w:rsidRPr="005F3491">
        <w:rPr>
          <w:bCs/>
          <w:sz w:val="28"/>
          <w:szCs w:val="28"/>
          <w:lang w:val="uk-UA"/>
        </w:rPr>
        <w:t xml:space="preserve">         2. Встановити розмір орендної плати на вказаний період: 68 080,00 грн. (шістдесят вісім тисяч вісімдесят гривень 00 коп.) (4 600 грн./1га).</w:t>
      </w:r>
    </w:p>
    <w:p w:rsidR="00A60E32" w:rsidRPr="005F3491" w:rsidRDefault="00A60E32">
      <w:pPr>
        <w:pStyle w:val="BodyText"/>
        <w:spacing w:after="0"/>
        <w:ind w:firstLine="709"/>
        <w:jc w:val="both"/>
        <w:rPr>
          <w:sz w:val="28"/>
          <w:szCs w:val="28"/>
          <w:lang w:val="uk-UA"/>
        </w:rPr>
      </w:pPr>
      <w:r w:rsidRPr="005F3491">
        <w:rPr>
          <w:sz w:val="28"/>
          <w:szCs w:val="28"/>
          <w:lang w:val="uk-UA"/>
        </w:rPr>
        <w:t>3. ТОВ «Релін Агро» звернутися до  Кагарлицької ДПІ ГУ ДПС у Київській області  для взяття на облік, як платника земельного податку.</w:t>
      </w:r>
    </w:p>
    <w:p w:rsidR="00A60E32" w:rsidRPr="005F3491" w:rsidRDefault="00A60E32">
      <w:pPr>
        <w:pStyle w:val="BodyText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5F3491">
        <w:rPr>
          <w:bCs/>
          <w:sz w:val="28"/>
          <w:szCs w:val="28"/>
          <w:lang w:val="uk-UA"/>
        </w:rPr>
        <w:t>4. Доручити заступнику міського голови з питань агропромислового комплексу, екології,роботи з старостами та розвитку сільських територій, укласти договір оренди земельних ділянок.</w:t>
      </w:r>
    </w:p>
    <w:p w:rsidR="00A60E32" w:rsidRPr="005F3491" w:rsidRDefault="00A60E32">
      <w:pPr>
        <w:pStyle w:val="BodyText"/>
        <w:spacing w:after="0"/>
        <w:ind w:firstLine="708"/>
        <w:jc w:val="both"/>
        <w:rPr>
          <w:bCs/>
          <w:sz w:val="28"/>
          <w:szCs w:val="28"/>
          <w:lang w:val="uk-UA"/>
        </w:rPr>
      </w:pPr>
      <w:r w:rsidRPr="005F3491">
        <w:rPr>
          <w:bCs/>
          <w:sz w:val="28"/>
          <w:szCs w:val="28"/>
          <w:lang w:val="uk-UA"/>
        </w:rPr>
        <w:t>5. Контроль за виконання даного рішення покласти на постійну комісію міської ради з питань земельних відносин,екології та природокористування.</w:t>
      </w:r>
    </w:p>
    <w:p w:rsidR="00A60E32" w:rsidRPr="005F3491" w:rsidRDefault="00A60E32">
      <w:pPr>
        <w:pStyle w:val="BodyText"/>
        <w:spacing w:after="0"/>
        <w:ind w:firstLine="708"/>
        <w:jc w:val="both"/>
        <w:rPr>
          <w:bCs/>
          <w:sz w:val="28"/>
          <w:szCs w:val="28"/>
          <w:lang w:val="uk-UA"/>
        </w:rPr>
      </w:pPr>
    </w:p>
    <w:p w:rsidR="00A60E32" w:rsidRPr="005F3491" w:rsidRDefault="00A60E32">
      <w:pPr>
        <w:pStyle w:val="BodyText"/>
        <w:spacing w:after="0"/>
        <w:ind w:firstLine="708"/>
        <w:jc w:val="both"/>
        <w:rPr>
          <w:bCs/>
          <w:sz w:val="28"/>
          <w:szCs w:val="28"/>
          <w:lang w:val="uk-UA"/>
        </w:rPr>
      </w:pPr>
    </w:p>
    <w:p w:rsidR="00A60E32" w:rsidRPr="005F3491" w:rsidRDefault="00A60E32">
      <w:pPr>
        <w:pStyle w:val="BodyText"/>
        <w:spacing w:after="0"/>
        <w:ind w:firstLine="708"/>
        <w:jc w:val="both"/>
        <w:rPr>
          <w:bCs/>
          <w:sz w:val="28"/>
          <w:szCs w:val="28"/>
          <w:lang w:val="uk-UA"/>
        </w:rPr>
      </w:pPr>
    </w:p>
    <w:p w:rsidR="00A60E32" w:rsidRPr="005F3491" w:rsidRDefault="00A60E32" w:rsidP="00B82E19">
      <w:pPr>
        <w:jc w:val="both"/>
        <w:rPr>
          <w:sz w:val="28"/>
          <w:szCs w:val="28"/>
          <w:lang w:val="uk-UA"/>
        </w:rPr>
      </w:pPr>
      <w:r w:rsidRPr="005F3491">
        <w:rPr>
          <w:b/>
          <w:sz w:val="28"/>
          <w:szCs w:val="28"/>
        </w:rPr>
        <w:t>Міський голова</w:t>
      </w:r>
      <w:r w:rsidRPr="005F3491">
        <w:rPr>
          <w:b/>
          <w:sz w:val="28"/>
          <w:szCs w:val="28"/>
        </w:rPr>
        <w:tab/>
      </w:r>
      <w:r w:rsidRPr="005F3491">
        <w:rPr>
          <w:b/>
          <w:sz w:val="28"/>
          <w:szCs w:val="28"/>
        </w:rPr>
        <w:tab/>
      </w:r>
      <w:r w:rsidRPr="005F3491">
        <w:rPr>
          <w:b/>
          <w:sz w:val="28"/>
          <w:szCs w:val="28"/>
          <w:lang w:val="uk-UA"/>
        </w:rPr>
        <w:tab/>
      </w:r>
      <w:r w:rsidRPr="005F3491">
        <w:rPr>
          <w:b/>
          <w:sz w:val="28"/>
          <w:szCs w:val="28"/>
        </w:rPr>
        <w:tab/>
      </w:r>
      <w:r w:rsidRPr="005F3491">
        <w:rPr>
          <w:b/>
          <w:sz w:val="28"/>
          <w:szCs w:val="28"/>
        </w:rPr>
        <w:tab/>
        <w:t xml:space="preserve">             </w:t>
      </w:r>
      <w:r w:rsidRPr="005F3491">
        <w:rPr>
          <w:b/>
          <w:sz w:val="28"/>
          <w:szCs w:val="28"/>
          <w:lang w:val="uk-UA"/>
        </w:rPr>
        <w:t xml:space="preserve">             </w:t>
      </w:r>
      <w:r w:rsidRPr="005F3491">
        <w:rPr>
          <w:b/>
          <w:sz w:val="28"/>
          <w:szCs w:val="28"/>
        </w:rPr>
        <w:t>Олександр ПАНЮТА</w:t>
      </w:r>
    </w:p>
    <w:p w:rsidR="00A60E32" w:rsidRPr="005F3491" w:rsidRDefault="00A60E32" w:rsidP="00B82E19">
      <w:pPr>
        <w:rPr>
          <w:sz w:val="28"/>
          <w:szCs w:val="28"/>
        </w:rPr>
      </w:pPr>
    </w:p>
    <w:sectPr w:rsidR="00A60E32" w:rsidRPr="005F3491" w:rsidSect="00AB22A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E32" w:rsidRDefault="00A60E32">
      <w:r>
        <w:separator/>
      </w:r>
    </w:p>
  </w:endnote>
  <w:endnote w:type="continuationSeparator" w:id="0">
    <w:p w:rsidR="00A60E32" w:rsidRDefault="00A60E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Lucida Calligraphy">
    <w:altName w:val="Courier New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E32" w:rsidRDefault="00A60E32">
      <w:r>
        <w:separator/>
      </w:r>
    </w:p>
  </w:footnote>
  <w:footnote w:type="continuationSeparator" w:id="0">
    <w:p w:rsidR="00A60E32" w:rsidRDefault="00A60E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51B"/>
    <w:rsid w:val="00114686"/>
    <w:rsid w:val="001B5078"/>
    <w:rsid w:val="001D6057"/>
    <w:rsid w:val="00244ED6"/>
    <w:rsid w:val="002A2CF8"/>
    <w:rsid w:val="002E7F11"/>
    <w:rsid w:val="00430335"/>
    <w:rsid w:val="005106C4"/>
    <w:rsid w:val="005F3491"/>
    <w:rsid w:val="00613508"/>
    <w:rsid w:val="0064351B"/>
    <w:rsid w:val="00681671"/>
    <w:rsid w:val="006A3ED0"/>
    <w:rsid w:val="006A5554"/>
    <w:rsid w:val="006D0054"/>
    <w:rsid w:val="007208BC"/>
    <w:rsid w:val="00750BC3"/>
    <w:rsid w:val="008C7CE8"/>
    <w:rsid w:val="008E7DD6"/>
    <w:rsid w:val="009A43AA"/>
    <w:rsid w:val="00A31D3C"/>
    <w:rsid w:val="00A60E32"/>
    <w:rsid w:val="00A83B67"/>
    <w:rsid w:val="00AB22A1"/>
    <w:rsid w:val="00AB299F"/>
    <w:rsid w:val="00B67E06"/>
    <w:rsid w:val="00B716A7"/>
    <w:rsid w:val="00B82E19"/>
    <w:rsid w:val="00C5438E"/>
    <w:rsid w:val="00E173A8"/>
    <w:rsid w:val="00E315FC"/>
    <w:rsid w:val="00E53B5B"/>
    <w:rsid w:val="00E67F8F"/>
    <w:rsid w:val="00EC66B5"/>
    <w:rsid w:val="00F03208"/>
    <w:rsid w:val="29A84FFE"/>
    <w:rsid w:val="5D2227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22A1"/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22A1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B22A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B22A1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B22A1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AB22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B22A1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57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325</TotalTime>
  <Pages>1</Pages>
  <Words>302</Words>
  <Characters>1723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Пользователь Windows</cp:lastModifiedBy>
  <cp:revision>15</cp:revision>
  <cp:lastPrinted>2024-10-28T08:07:00Z</cp:lastPrinted>
  <dcterms:created xsi:type="dcterms:W3CDTF">2022-02-18T06:58:00Z</dcterms:created>
  <dcterms:modified xsi:type="dcterms:W3CDTF">2024-10-30T06:24:00Z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F09152C5AF5049919009A1A7D8AA7DA9_12</vt:lpwstr>
  </property>
</Properties>
</file>